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3C" w:rsidRPr="00CA7C3D" w:rsidRDefault="00FE303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E303C" w:rsidRPr="00CA7C3D" w:rsidRDefault="00FE303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E303C" w:rsidRPr="00CA7C3D" w:rsidRDefault="00FE303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E303C" w:rsidRPr="00CA7C3D" w:rsidRDefault="00FE303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E303C" w:rsidRPr="00CA7C3D" w:rsidRDefault="00FE303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08.02.2022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16</w:t>
      </w:r>
    </w:p>
    <w:p w:rsidR="00FE303C" w:rsidRPr="00CA7C3D" w:rsidRDefault="00FE303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E303C" w:rsidRPr="00CA7C3D" w:rsidRDefault="00FE303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Старогутнянского сельского поселения</w:t>
      </w:r>
    </w:p>
    <w:p w:rsidR="00FE303C" w:rsidRPr="00CA7C3D" w:rsidRDefault="00FE303C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FE303C" w:rsidRPr="00CA7C3D" w:rsidRDefault="00FE303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E303C" w:rsidRDefault="00FE303C" w:rsidP="003C16A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4-440 «Об утверждении Генерального плана Старогутнянского сельского поселения Унечского района Брянской области» (в редакции решения от 06.11.2019 № 6-34),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FE303C" w:rsidRDefault="00FE303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FE303C" w:rsidRPr="00336C1F" w:rsidRDefault="00FE303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FE303C" w:rsidRPr="00F13FF3" w:rsidRDefault="00FE303C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FE303C" w:rsidRPr="00F13FF3" w:rsidRDefault="00FE303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619 011</w:t>
      </w:r>
      <w:r w:rsidRPr="00F13FF3">
        <w:rPr>
          <w:lang w:eastAsia="ru-RU"/>
        </w:rPr>
        <w:t>кв.м;</w:t>
      </w:r>
    </w:p>
    <w:p w:rsidR="00FE303C" w:rsidRPr="00F13FF3" w:rsidRDefault="00FE303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FE303C" w:rsidRPr="00F13FF3" w:rsidRDefault="00FE303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FE303C" w:rsidRPr="00F13FF3" w:rsidRDefault="00FE303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FE303C" w:rsidRPr="00F13FF3" w:rsidRDefault="00FE303C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FE303C" w:rsidRPr="00F13FF3" w:rsidRDefault="00FE303C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E303C" w:rsidRPr="0050051F" w:rsidRDefault="00FE303C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FE303C" w:rsidRPr="0050051F" w:rsidRDefault="00FE303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FE303C" w:rsidRPr="0050051F" w:rsidRDefault="00FE303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FE303C" w:rsidRDefault="00FE303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FE303C" w:rsidRDefault="00FE303C" w:rsidP="00095619">
      <w:pPr>
        <w:spacing w:line="240" w:lineRule="auto"/>
        <w:jc w:val="both"/>
        <w:rPr>
          <w:lang w:eastAsia="ru-RU"/>
        </w:rPr>
      </w:pPr>
    </w:p>
    <w:p w:rsidR="00FE303C" w:rsidRPr="0050051F" w:rsidRDefault="00FE303C" w:rsidP="00095619">
      <w:pPr>
        <w:spacing w:line="240" w:lineRule="auto"/>
        <w:jc w:val="both"/>
        <w:rPr>
          <w:lang w:eastAsia="ru-RU"/>
        </w:rPr>
      </w:pPr>
    </w:p>
    <w:p w:rsidR="00FE303C" w:rsidRPr="0050051F" w:rsidRDefault="00FE303C" w:rsidP="00095619">
      <w:pPr>
        <w:spacing w:line="240" w:lineRule="auto"/>
        <w:rPr>
          <w:lang w:eastAsia="ru-RU"/>
        </w:rPr>
      </w:pPr>
    </w:p>
    <w:p w:rsidR="00FE303C" w:rsidRPr="0050051F" w:rsidRDefault="00FE303C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</w:t>
      </w:r>
      <w:r>
        <w:rPr>
          <w:lang w:eastAsia="ru-RU"/>
        </w:rPr>
        <w:t>И.М. Волкович</w:t>
      </w:r>
    </w:p>
    <w:p w:rsidR="00FE303C" w:rsidRPr="0050051F" w:rsidRDefault="00FE303C" w:rsidP="00095619">
      <w:pPr>
        <w:spacing w:line="240" w:lineRule="auto"/>
        <w:rPr>
          <w:lang w:eastAsia="ru-RU"/>
        </w:rPr>
      </w:pPr>
    </w:p>
    <w:p w:rsidR="00FE303C" w:rsidRPr="0050051F" w:rsidRDefault="00FE303C" w:rsidP="00095619">
      <w:pPr>
        <w:spacing w:line="240" w:lineRule="auto"/>
        <w:rPr>
          <w:lang w:eastAsia="ru-RU"/>
        </w:rPr>
      </w:pPr>
    </w:p>
    <w:sectPr w:rsidR="00FE303C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03C" w:rsidRDefault="00FE303C" w:rsidP="006F0F01">
      <w:pPr>
        <w:spacing w:line="240" w:lineRule="auto"/>
      </w:pPr>
      <w:r>
        <w:separator/>
      </w:r>
    </w:p>
  </w:endnote>
  <w:endnote w:type="continuationSeparator" w:id="1">
    <w:p w:rsidR="00FE303C" w:rsidRDefault="00FE303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03C" w:rsidRDefault="00FE303C" w:rsidP="006F0F01">
      <w:pPr>
        <w:spacing w:line="240" w:lineRule="auto"/>
      </w:pPr>
      <w:r>
        <w:separator/>
      </w:r>
    </w:p>
  </w:footnote>
  <w:footnote w:type="continuationSeparator" w:id="1">
    <w:p w:rsidR="00FE303C" w:rsidRDefault="00FE303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4836"/>
    <w:rsid w:val="000D5161"/>
    <w:rsid w:val="000F29FE"/>
    <w:rsid w:val="0010643C"/>
    <w:rsid w:val="00120638"/>
    <w:rsid w:val="001A43AC"/>
    <w:rsid w:val="001F0C9A"/>
    <w:rsid w:val="002667AF"/>
    <w:rsid w:val="00302207"/>
    <w:rsid w:val="00336C1F"/>
    <w:rsid w:val="0034729E"/>
    <w:rsid w:val="00370C22"/>
    <w:rsid w:val="00372606"/>
    <w:rsid w:val="003730C0"/>
    <w:rsid w:val="003C16A9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C384D"/>
    <w:rsid w:val="005F32CF"/>
    <w:rsid w:val="00664215"/>
    <w:rsid w:val="0069515C"/>
    <w:rsid w:val="006B355E"/>
    <w:rsid w:val="006B5B5F"/>
    <w:rsid w:val="006D1CA3"/>
    <w:rsid w:val="006D620B"/>
    <w:rsid w:val="006F0F01"/>
    <w:rsid w:val="006F3730"/>
    <w:rsid w:val="00764993"/>
    <w:rsid w:val="007B4AC7"/>
    <w:rsid w:val="00817FCC"/>
    <w:rsid w:val="00853FF7"/>
    <w:rsid w:val="008E3600"/>
    <w:rsid w:val="0093456D"/>
    <w:rsid w:val="00957BBE"/>
    <w:rsid w:val="00A524E1"/>
    <w:rsid w:val="00A870FE"/>
    <w:rsid w:val="00A907A8"/>
    <w:rsid w:val="00AE56E3"/>
    <w:rsid w:val="00B37F84"/>
    <w:rsid w:val="00B4544F"/>
    <w:rsid w:val="00B55D15"/>
    <w:rsid w:val="00B61E85"/>
    <w:rsid w:val="00B83C47"/>
    <w:rsid w:val="00BA1B3F"/>
    <w:rsid w:val="00BC14E3"/>
    <w:rsid w:val="00BF05C8"/>
    <w:rsid w:val="00BF681C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A26F4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  <w:rsid w:val="00FE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29E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6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465</Words>
  <Characters>2653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8</cp:revision>
  <cp:lastPrinted>2022-02-08T14:22:00Z</cp:lastPrinted>
  <dcterms:created xsi:type="dcterms:W3CDTF">2021-06-24T09:20:00Z</dcterms:created>
  <dcterms:modified xsi:type="dcterms:W3CDTF">2022-02-10T06:00:00Z</dcterms:modified>
</cp:coreProperties>
</file>